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E4034" w14:textId="77777777" w:rsidR="0018477B" w:rsidRDefault="0018477B" w:rsidP="001847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ELIOT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03D20481" w14:textId="77777777" w:rsidR="0018477B" w:rsidRDefault="0018477B" w:rsidP="001847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Shearman.</w:t>
      </w:r>
    </w:p>
    <w:p w14:paraId="2B0374C6" w14:textId="77777777" w:rsidR="0018477B" w:rsidRDefault="0018477B" w:rsidP="0018477B">
      <w:pPr>
        <w:pStyle w:val="NoSpacing"/>
        <w:rPr>
          <w:rFonts w:cs="Times New Roman"/>
          <w:szCs w:val="24"/>
        </w:rPr>
      </w:pPr>
    </w:p>
    <w:p w14:paraId="3EA39457" w14:textId="77777777" w:rsidR="0018477B" w:rsidRDefault="0018477B" w:rsidP="0018477B">
      <w:pPr>
        <w:pStyle w:val="NoSpacing"/>
        <w:rPr>
          <w:rFonts w:cs="Times New Roman"/>
          <w:szCs w:val="24"/>
        </w:rPr>
      </w:pPr>
    </w:p>
    <w:p w14:paraId="247EA13A" w14:textId="77777777" w:rsidR="0018477B" w:rsidRDefault="0018477B" w:rsidP="001847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 xml:space="preserve">Peter </w:t>
      </w:r>
      <w:proofErr w:type="spellStart"/>
      <w:r>
        <w:rPr>
          <w:rFonts w:cs="Times New Roman"/>
          <w:szCs w:val="24"/>
        </w:rPr>
        <w:t>Waryner</w:t>
      </w:r>
      <w:proofErr w:type="spellEnd"/>
      <w:r>
        <w:rPr>
          <w:rFonts w:cs="Times New Roman"/>
          <w:szCs w:val="24"/>
        </w:rPr>
        <w:t xml:space="preserve"> of Colchester(q.v.) brought a plaint of debt against him.</w:t>
      </w:r>
    </w:p>
    <w:p w14:paraId="28FBFCD2" w14:textId="77777777" w:rsidR="0018477B" w:rsidRDefault="0018477B" w:rsidP="001847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33169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 xml:space="preserve"> )</w:t>
      </w:r>
    </w:p>
    <w:p w14:paraId="661EDA74" w14:textId="77777777" w:rsidR="0018477B" w:rsidRDefault="0018477B" w:rsidP="0018477B">
      <w:pPr>
        <w:pStyle w:val="NoSpacing"/>
        <w:rPr>
          <w:rFonts w:cs="Times New Roman"/>
          <w:szCs w:val="24"/>
        </w:rPr>
      </w:pPr>
    </w:p>
    <w:p w14:paraId="48AF8FFF" w14:textId="77777777" w:rsidR="0018477B" w:rsidRDefault="0018477B" w:rsidP="0018477B">
      <w:pPr>
        <w:pStyle w:val="NoSpacing"/>
        <w:rPr>
          <w:rFonts w:cs="Times New Roman"/>
          <w:szCs w:val="24"/>
        </w:rPr>
      </w:pPr>
    </w:p>
    <w:p w14:paraId="12340D25" w14:textId="77777777" w:rsidR="0018477B" w:rsidRDefault="0018477B" w:rsidP="001847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14 March 2025</w:t>
      </w:r>
      <w:r>
        <w:rPr>
          <w:rFonts w:cs="Times New Roman"/>
          <w:szCs w:val="24"/>
        </w:rPr>
        <w:fldChar w:fldCharType="end"/>
      </w:r>
    </w:p>
    <w:p w14:paraId="5A376C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1598C" w14:textId="77777777" w:rsidR="0018477B" w:rsidRDefault="0018477B" w:rsidP="009139A6">
      <w:r>
        <w:separator/>
      </w:r>
    </w:p>
  </w:endnote>
  <w:endnote w:type="continuationSeparator" w:id="0">
    <w:p w14:paraId="6EDC656E" w14:textId="77777777" w:rsidR="0018477B" w:rsidRDefault="001847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EA3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A63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D1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D352B" w14:textId="77777777" w:rsidR="0018477B" w:rsidRDefault="0018477B" w:rsidP="009139A6">
      <w:r>
        <w:separator/>
      </w:r>
    </w:p>
  </w:footnote>
  <w:footnote w:type="continuationSeparator" w:id="0">
    <w:p w14:paraId="353F3020" w14:textId="77777777" w:rsidR="0018477B" w:rsidRDefault="001847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A3A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877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C4A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77B"/>
    <w:rsid w:val="000666E0"/>
    <w:rsid w:val="0018477B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62F55"/>
  <w15:chartTrackingRefBased/>
  <w15:docId w15:val="{23993A8B-2E58-4217-B343-6B7A976D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47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2025-03-14T17:12:00Z</dcterms:created>
  <dcterms:modified xsi:type="dcterms:W3CDTF">2025-03-14T17:13:00Z</dcterms:modified>
</cp:coreProperties>
</file>